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6978A0" w:rsidRPr="006978A0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6978A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6978A0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6978A0" w:rsidRPr="006978A0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978A0" w:rsidRPr="006978A0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978A0" w:rsidRPr="006978A0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78A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978A0" w:rsidRPr="006978A0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8A0" w:rsidRPr="006978A0" w:rsidRDefault="006978A0" w:rsidP="006978A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6978A0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6978A0">
              <w:rPr>
                <w:rFonts w:ascii="Tahoma" w:hAnsi="Tahoma" w:cs="Tahoma"/>
                <w:color w:val="000000"/>
                <w:sz w:val="18"/>
                <w:szCs w:val="18"/>
              </w:rPr>
              <w:t>,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978A0" w:rsidRPr="006978A0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978A0" w:rsidRPr="006978A0" w:rsidRDefault="006978A0" w:rsidP="006978A0">
            <w:pPr>
              <w:rPr>
                <w:rFonts w:ascii="Tahoma" w:hAnsi="Tahoma" w:cs="Tahoma"/>
                <w:sz w:val="18"/>
                <w:szCs w:val="18"/>
              </w:rPr>
            </w:pPr>
            <w:r w:rsidRPr="006978A0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6978A0">
              <w:rPr>
                <w:rFonts w:ascii="Tahoma" w:hAnsi="Tahoma" w:cs="Tahoma"/>
                <w:sz w:val="18"/>
                <w:szCs w:val="18"/>
              </w:rPr>
              <w:t>Medium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978A0" w:rsidRPr="006978A0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978A0" w:rsidRPr="006978A0" w:rsidRDefault="006978A0" w:rsidP="006978A0">
            <w:pPr>
              <w:rPr>
                <w:rFonts w:ascii="Tahoma" w:hAnsi="Tahoma" w:cs="Tahoma"/>
                <w:sz w:val="18"/>
                <w:szCs w:val="18"/>
              </w:rPr>
            </w:pPr>
            <w:r w:rsidRPr="006978A0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978A0" w:rsidRPr="006978A0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978A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78A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78A0">
              <w:rPr>
                <w:rFonts w:ascii="Tahoma" w:hAnsi="Tahoma" w:cs="Tahoma"/>
                <w:sz w:val="18"/>
                <w:szCs w:val="18"/>
              </w:rPr>
              <w:t>64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978A0" w:rsidRPr="006978A0" w:rsidRDefault="006978A0" w:rsidP="006978A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978A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D3A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44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2025-11-24T18:05:00Z</dcterms:created>
  <dcterms:modified xsi:type="dcterms:W3CDTF">2025-11-24T18:05:00Z</dcterms:modified>
</cp:coreProperties>
</file>